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02" w:rsidRDefault="000D0802" w:rsidP="00F55972">
      <w:pPr>
        <w:pStyle w:val="ConsPlusNormal"/>
        <w:ind w:firstLine="540"/>
        <w:jc w:val="both"/>
      </w:pPr>
    </w:p>
    <w:p w:rsidR="000D0802" w:rsidRPr="000261BC" w:rsidRDefault="000D0802" w:rsidP="00BF284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261BC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2 </w:t>
      </w:r>
    </w:p>
    <w:p w:rsidR="000D0802" w:rsidRPr="000261BC" w:rsidRDefault="000D0802" w:rsidP="00BF284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261BC">
        <w:rPr>
          <w:rFonts w:ascii="Times New Roman" w:hAnsi="Times New Roman"/>
          <w:b/>
          <w:sz w:val="24"/>
          <w:szCs w:val="24"/>
          <w:lang w:eastAsia="ru-RU"/>
        </w:rPr>
        <w:t>к постановлению Администрации города Ржева</w:t>
      </w:r>
    </w:p>
    <w:p w:rsidR="000D0802" w:rsidRPr="000261BC" w:rsidRDefault="000D0802" w:rsidP="000261B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261BC">
        <w:rPr>
          <w:rFonts w:ascii="Times New Roman" w:hAnsi="Times New Roman"/>
          <w:b/>
          <w:sz w:val="24"/>
          <w:szCs w:val="24"/>
          <w:lang w:eastAsia="ru-RU"/>
        </w:rPr>
        <w:t>Тверской области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261BC">
        <w:rPr>
          <w:rFonts w:ascii="Times New Roman" w:hAnsi="Times New Roman"/>
          <w:b/>
          <w:sz w:val="24"/>
          <w:szCs w:val="24"/>
          <w:lang w:eastAsia="ru-RU"/>
        </w:rPr>
        <w:t>от 27.06.2018 №  562</w:t>
      </w:r>
    </w:p>
    <w:p w:rsidR="000D0802" w:rsidRDefault="000D0802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0D0802" w:rsidRDefault="000D0802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0D0802" w:rsidRDefault="000D0802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F284C">
        <w:rPr>
          <w:rFonts w:ascii="Times New Roman" w:hAnsi="Times New Roman"/>
          <w:lang w:eastAsia="ru-RU"/>
        </w:rPr>
        <w:t xml:space="preserve">Приложение 2 </w:t>
      </w:r>
    </w:p>
    <w:p w:rsidR="000D0802" w:rsidRDefault="000D0802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F284C">
        <w:rPr>
          <w:rFonts w:ascii="Times New Roman" w:hAnsi="Times New Roman"/>
          <w:lang w:eastAsia="ru-RU"/>
        </w:rPr>
        <w:t xml:space="preserve">к Муниципальной программе города Ржева Тверской области </w:t>
      </w:r>
    </w:p>
    <w:p w:rsidR="000D0802" w:rsidRDefault="000D0802" w:rsidP="00BF284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>«</w:t>
      </w:r>
      <w:r w:rsidRPr="00BF284C">
        <w:rPr>
          <w:rFonts w:ascii="Times New Roman" w:hAnsi="Times New Roman"/>
          <w:lang w:eastAsia="ru-RU"/>
        </w:rPr>
        <w:t>Формирование современной городской среды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</w:rPr>
        <w:t xml:space="preserve">города Ржева </w:t>
      </w:r>
    </w:p>
    <w:p w:rsidR="000D0802" w:rsidRPr="00BF284C" w:rsidRDefault="000D0802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Тверской области»</w:t>
      </w:r>
      <w:r w:rsidRPr="00BF284C">
        <w:rPr>
          <w:rFonts w:ascii="Times New Roman" w:hAnsi="Times New Roman"/>
        </w:rPr>
        <w:t xml:space="preserve"> на 2018-2023 годы</w:t>
      </w:r>
    </w:p>
    <w:p w:rsidR="000D0802" w:rsidRDefault="000D0802" w:rsidP="00F55972">
      <w:pPr>
        <w:pStyle w:val="ConsPlusNormal"/>
        <w:ind w:firstLine="540"/>
        <w:jc w:val="both"/>
      </w:pPr>
    </w:p>
    <w:p w:rsidR="000D0802" w:rsidRDefault="000D0802" w:rsidP="00BF284C">
      <w:pPr>
        <w:pStyle w:val="ConsPlusNormal"/>
        <w:jc w:val="center"/>
        <w:rPr>
          <w:b/>
          <w:bCs/>
        </w:rPr>
      </w:pPr>
      <w:r w:rsidRPr="00B258E7">
        <w:rPr>
          <w:b/>
          <w:bCs/>
        </w:rPr>
        <w:t>Характеристика</w:t>
      </w:r>
    </w:p>
    <w:p w:rsidR="000D0802" w:rsidRDefault="000D0802" w:rsidP="00BF284C">
      <w:pPr>
        <w:pStyle w:val="ConsPlusNormal"/>
        <w:jc w:val="center"/>
        <w:rPr>
          <w:b/>
          <w:bCs/>
        </w:rPr>
      </w:pPr>
      <w:r>
        <w:rPr>
          <w:b/>
          <w:bCs/>
        </w:rPr>
        <w:t>основных показателей М</w:t>
      </w:r>
      <w:r w:rsidRPr="00B258E7">
        <w:rPr>
          <w:b/>
          <w:bCs/>
        </w:rPr>
        <w:t>униципальной программы города Ржева Тверской области</w:t>
      </w:r>
    </w:p>
    <w:p w:rsidR="000D0802" w:rsidRPr="00D65261" w:rsidRDefault="000D0802" w:rsidP="00BF284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«</w:t>
      </w:r>
      <w:r w:rsidRPr="00D65261">
        <w:rPr>
          <w:rFonts w:ascii="Times New Roman" w:hAnsi="Times New Roman"/>
          <w:b/>
          <w:bCs/>
          <w:color w:val="000000"/>
        </w:rPr>
        <w:t>Формирование современной городской сред</w:t>
      </w:r>
      <w:r>
        <w:rPr>
          <w:rFonts w:ascii="Times New Roman" w:hAnsi="Times New Roman"/>
          <w:b/>
          <w:bCs/>
          <w:color w:val="000000"/>
        </w:rPr>
        <w:t xml:space="preserve">ы города Ржева Тверской области» </w:t>
      </w:r>
    </w:p>
    <w:p w:rsidR="000D0802" w:rsidRDefault="000D0802" w:rsidP="00BF284C">
      <w:pPr>
        <w:pStyle w:val="ConsPlusNormal"/>
        <w:jc w:val="center"/>
        <w:rPr>
          <w:b/>
          <w:bCs/>
        </w:rPr>
      </w:pPr>
      <w:r w:rsidRPr="00D65261">
        <w:rPr>
          <w:b/>
          <w:bCs/>
          <w:color w:val="000000"/>
        </w:rPr>
        <w:t>на 2018-2023 годы</w:t>
      </w:r>
    </w:p>
    <w:p w:rsidR="000D0802" w:rsidRDefault="000D0802" w:rsidP="00F55972">
      <w:pPr>
        <w:pStyle w:val="ConsPlusNormal"/>
        <w:ind w:firstLine="540"/>
        <w:jc w:val="both"/>
      </w:pPr>
    </w:p>
    <w:p w:rsidR="000D0802" w:rsidRDefault="000D0802" w:rsidP="00F55972">
      <w:pPr>
        <w:pStyle w:val="ConsPlusNormal"/>
        <w:ind w:firstLine="540"/>
        <w:jc w:val="both"/>
      </w:pPr>
    </w:p>
    <w:p w:rsidR="000D0802" w:rsidRPr="00B258E7" w:rsidRDefault="000D0802" w:rsidP="00714A51">
      <w:pPr>
        <w:pStyle w:val="ConsPlusNormal"/>
        <w:ind w:firstLine="540"/>
        <w:jc w:val="both"/>
      </w:pPr>
      <w:r w:rsidRPr="00B258E7">
        <w:t xml:space="preserve">1. Программа </w:t>
      </w:r>
      <w:r>
        <w:t>–</w:t>
      </w:r>
      <w:r w:rsidRPr="00B258E7">
        <w:t xml:space="preserve"> муниципальная программа города Ржева Тверской области.</w:t>
      </w:r>
    </w:p>
    <w:p w:rsidR="000D0802" w:rsidRPr="00B258E7" w:rsidRDefault="000D0802" w:rsidP="00714A51">
      <w:pPr>
        <w:pStyle w:val="ConsPlusNormal"/>
        <w:ind w:firstLine="540"/>
        <w:jc w:val="both"/>
      </w:pPr>
      <w:r w:rsidRPr="00B258E7">
        <w:t xml:space="preserve">2. Цель </w:t>
      </w:r>
      <w:r>
        <w:t>–</w:t>
      </w:r>
      <w:r w:rsidRPr="00B258E7">
        <w:t xml:space="preserve"> цель муниципальной программы города Ржева Тверской области.</w:t>
      </w:r>
    </w:p>
    <w:p w:rsidR="000D0802" w:rsidRPr="00B258E7" w:rsidRDefault="000D0802" w:rsidP="00714A51">
      <w:pPr>
        <w:pStyle w:val="ConsPlusNormal"/>
        <w:ind w:firstLine="540"/>
        <w:jc w:val="both"/>
      </w:pPr>
      <w:r w:rsidRPr="00B258E7">
        <w:t xml:space="preserve">3. Подпрограмма </w:t>
      </w:r>
      <w:r>
        <w:t>–</w:t>
      </w:r>
      <w:r w:rsidRPr="00B258E7">
        <w:t xml:space="preserve"> подпрограмма муниципальной программы города Ржева Тверской области.</w:t>
      </w:r>
    </w:p>
    <w:p w:rsidR="000D0802" w:rsidRPr="00B258E7" w:rsidRDefault="000D0802" w:rsidP="00714A51">
      <w:pPr>
        <w:pStyle w:val="ConsPlusNormal"/>
        <w:ind w:firstLine="540"/>
        <w:jc w:val="both"/>
      </w:pPr>
      <w:r w:rsidRPr="00B258E7">
        <w:t xml:space="preserve">4. Задача </w:t>
      </w:r>
      <w:r>
        <w:t>–</w:t>
      </w:r>
      <w:r w:rsidRPr="00B258E7">
        <w:t xml:space="preserve"> задача подпрограммы.</w:t>
      </w:r>
    </w:p>
    <w:p w:rsidR="000D0802" w:rsidRDefault="000D0802" w:rsidP="00714A51">
      <w:pPr>
        <w:pStyle w:val="ConsPlusNormal"/>
        <w:ind w:firstLine="540"/>
        <w:jc w:val="both"/>
      </w:pPr>
      <w:r w:rsidRPr="00B258E7">
        <w:t xml:space="preserve">5. Показатель </w:t>
      </w:r>
      <w:r>
        <w:t>–</w:t>
      </w:r>
      <w:r w:rsidRPr="00B258E7">
        <w:t xml:space="preserve"> показатель цели программы, показатель задачи подпрограммы.</w:t>
      </w:r>
    </w:p>
    <w:p w:rsidR="000D0802" w:rsidRPr="00B258E7" w:rsidRDefault="000D0802" w:rsidP="00714A51">
      <w:pPr>
        <w:pStyle w:val="ConsPlusNormal"/>
        <w:ind w:firstLine="540"/>
        <w:jc w:val="both"/>
      </w:pPr>
    </w:p>
    <w:p w:rsidR="000D0802" w:rsidRPr="00B258E7" w:rsidRDefault="000D0802" w:rsidP="00F55972">
      <w:pPr>
        <w:pStyle w:val="ConsPlusNormal"/>
        <w:ind w:firstLine="540"/>
        <w:jc w:val="both"/>
      </w:pPr>
    </w:p>
    <w:tbl>
      <w:tblPr>
        <w:tblW w:w="15168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30"/>
        <w:gridCol w:w="1724"/>
        <w:gridCol w:w="4961"/>
        <w:gridCol w:w="4253"/>
      </w:tblGrid>
      <w:tr w:rsidR="000D0802" w:rsidRPr="00D65261" w:rsidTr="00714A51">
        <w:trPr>
          <w:trHeight w:val="290"/>
          <w:tblHeader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Наименование показателя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Единица  измерения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Методика расчета показателя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Источник получения информации для расчета значения показателя</w:t>
            </w:r>
          </w:p>
        </w:tc>
      </w:tr>
      <w:tr w:rsidR="000D0802" w:rsidRPr="00D65261" w:rsidTr="00714A51">
        <w:trPr>
          <w:trHeight w:val="70"/>
          <w:tblHeader/>
        </w:trPr>
        <w:tc>
          <w:tcPr>
            <w:tcW w:w="4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0D0802" w:rsidRPr="00714A5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0D0802" w:rsidRPr="00D65261" w:rsidTr="00714A51">
        <w:trPr>
          <w:trHeight w:val="1291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Default="000D0802" w:rsidP="00E2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города Ржева Тверской области</w:t>
            </w:r>
          </w:p>
          <w:p w:rsidR="000D0802" w:rsidRDefault="000D0802" w:rsidP="00E2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>Формирование современной городской сред</w:t>
            </w:r>
            <w:r>
              <w:rPr>
                <w:rFonts w:ascii="Times New Roman" w:hAnsi="Times New Roman"/>
                <w:b/>
                <w:bCs/>
                <w:color w:val="000000"/>
              </w:rPr>
              <w:t>ы города Ржева Тверской области»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 xml:space="preserve"> на 2018-2023 годы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85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 xml:space="preserve">Цель </w:t>
            </w:r>
            <w:r w:rsidRPr="00D65261">
              <w:rPr>
                <w:rFonts w:ascii="Times New Roman" w:hAnsi="Times New Roman"/>
                <w:bCs/>
                <w:color w:val="000000"/>
              </w:rPr>
              <w:t>«Повышение качества и комфорта городской среды города Ржева Тверской области»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1291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1 «</w:t>
            </w:r>
            <w:r w:rsidRPr="00D65261">
              <w:rPr>
                <w:rFonts w:ascii="Times New Roman" w:hAnsi="Times New Roman"/>
                <w:color w:val="000000"/>
              </w:rPr>
              <w:t>Доля  благоустроенных дворовых территорий от общего количе</w:t>
            </w:r>
            <w:r>
              <w:rPr>
                <w:rFonts w:ascii="Times New Roman" w:hAnsi="Times New Roman"/>
                <w:color w:val="000000"/>
              </w:rPr>
              <w:t>ства дворовых территорий города»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 = Kб / Ko х 100 % , где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 - доля благоустроенных дворовых территорий;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Kб - количество благоустроенных дворовых территорий, ед.;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Кo - общее количество дворовых территорий</w:t>
            </w:r>
          </w:p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559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2 «</w:t>
            </w:r>
            <w:r w:rsidRPr="00D65261">
              <w:rPr>
                <w:rFonts w:ascii="Times New Roman" w:hAnsi="Times New Roman"/>
                <w:color w:val="000000"/>
              </w:rPr>
              <w:t>Доля  благоустроенных  территорий  общего пользования от общего количества терри</w:t>
            </w:r>
            <w:r>
              <w:rPr>
                <w:rFonts w:ascii="Times New Roman" w:hAnsi="Times New Roman"/>
                <w:color w:val="000000"/>
              </w:rPr>
              <w:t>торий общего пользования города»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Дбт = Kбт / Ko х 100 % , где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Дбт - доля благоустроенных  территорий общего пользования;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Kбт - количество благоустроенных территорий общего пользования, ед.;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Кo - общее количество  территорий общего пользования города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0A0CAD">
        <w:trPr>
          <w:trHeight w:val="559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Показатель 3 «Площадь благоустроенных территорий общего пользования, приходящихся на 1 жителя»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Default="000D0802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D0802" w:rsidRPr="00D65261" w:rsidRDefault="000D0802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кв.м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=</w:t>
            </w: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б/</w:t>
            </w:r>
            <w:r w:rsidRPr="00D65261">
              <w:rPr>
                <w:rFonts w:ascii="Times New Roman" w:hAnsi="Times New Roman"/>
                <w:color w:val="000000"/>
                <w:lang w:val="en-US"/>
              </w:rPr>
              <w:t>So</w:t>
            </w:r>
            <w:r w:rsidRPr="00D65261">
              <w:rPr>
                <w:rFonts w:ascii="Times New Roman" w:hAnsi="Times New Roman"/>
                <w:color w:val="000000"/>
              </w:rPr>
              <w:t>,где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- площадь благоустроенных территорий общего пользования, приходящихся на 1 жителя;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б- площадь благоустроенных территорий, м2;</w:t>
            </w:r>
          </w:p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So</w:t>
            </w:r>
            <w:r w:rsidRPr="00D65261">
              <w:rPr>
                <w:rFonts w:ascii="Times New Roman" w:hAnsi="Times New Roman"/>
                <w:color w:val="000000"/>
              </w:rPr>
              <w:t>- общая численность населения, чел.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2B6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КС-2, данные Ржевского отдела Государственной статистики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0A0CAD">
        <w:trPr>
          <w:trHeight w:val="1073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FFFF99"/>
          </w:tcPr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A0C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 1 «Комплексное  благоустройство дворовых территорий на территории  города Ржева Тверской области»</w:t>
            </w:r>
          </w:p>
          <w:p w:rsidR="000D0802" w:rsidRPr="000A0CAD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84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0A0CAD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>Задача  1 «Повышение уровня благоустройства дворовых территорий  города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69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 «</w:t>
            </w:r>
            <w:r w:rsidRPr="00D65261">
              <w:rPr>
                <w:rFonts w:ascii="Times New Roman" w:hAnsi="Times New Roman"/>
                <w:color w:val="000000"/>
              </w:rPr>
              <w:t>Площадь благо</w:t>
            </w:r>
            <w:r>
              <w:rPr>
                <w:rFonts w:ascii="Times New Roman" w:hAnsi="Times New Roman"/>
                <w:color w:val="000000"/>
              </w:rPr>
              <w:t>устроенных дворовых территорий»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кв.м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приемке выполненных работ по форме № КС-2</w:t>
            </w:r>
          </w:p>
        </w:tc>
      </w:tr>
      <w:tr w:rsidR="000D0802" w:rsidRPr="00D65261" w:rsidTr="00714A51">
        <w:trPr>
          <w:trHeight w:val="1015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>Задача 2</w:t>
            </w:r>
          </w:p>
          <w:p w:rsidR="000D0802" w:rsidRPr="000A0CAD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«Повышение уровня вовлеченности заинтересованных граждан, организаций в реализацию мероприятий по благоустройству дворовых территорий города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446724">
        <w:trPr>
          <w:trHeight w:val="1015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заинтересованных лиц, обратившихся в муниципалитет по вопросу благоустройства дворовых территорий»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B32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B32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Отчетность Отдела благоустройства территорий администрации города Ржева</w:t>
            </w:r>
          </w:p>
        </w:tc>
      </w:tr>
      <w:tr w:rsidR="000D0802" w:rsidRPr="00D65261" w:rsidTr="00446724">
        <w:trPr>
          <w:trHeight w:val="97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>Подпрограмма 2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«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>Комплексное  благоустройство территорий общего пользования  города Ржева Тверской области</w:t>
            </w:r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107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Задача  1 </w:t>
            </w:r>
          </w:p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>«Повышение уровня благоустройства территорий общего пользования города Ржева Тверской области»</w:t>
            </w:r>
          </w:p>
          <w:p w:rsidR="000D0802" w:rsidRPr="00446724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1481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</w:t>
            </w:r>
            <w:r w:rsidRPr="00D65261">
              <w:rPr>
                <w:rFonts w:ascii="Times New Roman" w:hAnsi="Times New Roman"/>
                <w:color w:val="000000"/>
              </w:rPr>
              <w:t>Площадь благоустроенны</w:t>
            </w:r>
            <w:r>
              <w:rPr>
                <w:rFonts w:ascii="Times New Roman" w:hAnsi="Times New Roman"/>
                <w:color w:val="000000"/>
              </w:rPr>
              <w:t>х территорий общего пользования»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Default="000D0802" w:rsidP="00446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D0802" w:rsidRPr="00D65261" w:rsidRDefault="000D0802" w:rsidP="00446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кв.м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приемке выполненных работ по форме № КС-2</w:t>
            </w:r>
          </w:p>
        </w:tc>
      </w:tr>
      <w:tr w:rsidR="000D0802" w:rsidRPr="00D65261" w:rsidTr="00714A51">
        <w:trPr>
          <w:trHeight w:val="85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Задача 2 </w:t>
            </w:r>
          </w:p>
          <w:p w:rsidR="000D0802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>«Повышение уровня вовлеченности заинтересованных граждан, организаций в реализацию мероприятий по благоустройству территорий общего пользования города Ржева Тверской области»</w:t>
            </w:r>
          </w:p>
          <w:p w:rsidR="000D0802" w:rsidRPr="00446724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D0802" w:rsidRPr="00D65261" w:rsidTr="00714A51">
        <w:trPr>
          <w:trHeight w:val="85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</w:t>
            </w:r>
            <w:r w:rsidRPr="00D65261">
              <w:rPr>
                <w:rFonts w:ascii="Times New Roman" w:hAnsi="Times New Roman"/>
                <w:color w:val="000000"/>
              </w:rPr>
              <w:t>Количество заинтересованных лиц обратившихся в муниципалитет по вопросу  благоустройств</w:t>
            </w:r>
            <w:r>
              <w:rPr>
                <w:rFonts w:ascii="Times New Roman" w:hAnsi="Times New Roman"/>
                <w:color w:val="000000"/>
              </w:rPr>
              <w:t>а территорий общего пользования»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Default="000D0802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D0802" w:rsidRPr="00D65261" w:rsidRDefault="000D0802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802" w:rsidRPr="00D65261" w:rsidRDefault="000D0802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Отчетность Отдела благоустройства территорий администрации города Ржева</w:t>
            </w:r>
          </w:p>
        </w:tc>
      </w:tr>
    </w:tbl>
    <w:p w:rsidR="000D0802" w:rsidRPr="00B258E7" w:rsidRDefault="000D0802" w:rsidP="009C79E0">
      <w:pPr>
        <w:pStyle w:val="ConsPlusNormal"/>
        <w:ind w:firstLine="540"/>
        <w:jc w:val="both"/>
      </w:pPr>
    </w:p>
    <w:sectPr w:rsidR="000D0802" w:rsidRPr="00B258E7" w:rsidSect="00835843">
      <w:pgSz w:w="16838" w:h="11906" w:orient="landscape"/>
      <w:pgMar w:top="567" w:right="558" w:bottom="107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972"/>
    <w:rsid w:val="000261BC"/>
    <w:rsid w:val="000A0CAD"/>
    <w:rsid w:val="000D0802"/>
    <w:rsid w:val="000F0192"/>
    <w:rsid w:val="001B4F53"/>
    <w:rsid w:val="001B7370"/>
    <w:rsid w:val="001D6841"/>
    <w:rsid w:val="00225B94"/>
    <w:rsid w:val="002376F2"/>
    <w:rsid w:val="002B6CD8"/>
    <w:rsid w:val="002F4ACA"/>
    <w:rsid w:val="00443B67"/>
    <w:rsid w:val="0044555A"/>
    <w:rsid w:val="00446724"/>
    <w:rsid w:val="00461413"/>
    <w:rsid w:val="0048461F"/>
    <w:rsid w:val="00711BF6"/>
    <w:rsid w:val="00714A51"/>
    <w:rsid w:val="00835843"/>
    <w:rsid w:val="008E0611"/>
    <w:rsid w:val="00973077"/>
    <w:rsid w:val="00974F73"/>
    <w:rsid w:val="00992446"/>
    <w:rsid w:val="009C79E0"/>
    <w:rsid w:val="009D4A0A"/>
    <w:rsid w:val="00A91512"/>
    <w:rsid w:val="00AC64F6"/>
    <w:rsid w:val="00B22C3D"/>
    <w:rsid w:val="00B258E7"/>
    <w:rsid w:val="00B3212E"/>
    <w:rsid w:val="00B62171"/>
    <w:rsid w:val="00BC5CB6"/>
    <w:rsid w:val="00BD637E"/>
    <w:rsid w:val="00BF284C"/>
    <w:rsid w:val="00C705ED"/>
    <w:rsid w:val="00CF5347"/>
    <w:rsid w:val="00D11AF7"/>
    <w:rsid w:val="00D651C7"/>
    <w:rsid w:val="00D65261"/>
    <w:rsid w:val="00D804EC"/>
    <w:rsid w:val="00D965BD"/>
    <w:rsid w:val="00DE5510"/>
    <w:rsid w:val="00DF0C84"/>
    <w:rsid w:val="00E2361B"/>
    <w:rsid w:val="00E67BF4"/>
    <w:rsid w:val="00F03C55"/>
    <w:rsid w:val="00F46761"/>
    <w:rsid w:val="00F55972"/>
    <w:rsid w:val="00F623F5"/>
    <w:rsid w:val="00F668E3"/>
    <w:rsid w:val="00F91A06"/>
    <w:rsid w:val="00F972A3"/>
    <w:rsid w:val="00FC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972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0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3</Pages>
  <Words>568</Words>
  <Characters>3238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33</cp:revision>
  <dcterms:created xsi:type="dcterms:W3CDTF">2018-01-09T07:33:00Z</dcterms:created>
  <dcterms:modified xsi:type="dcterms:W3CDTF">2018-07-06T12:32:00Z</dcterms:modified>
</cp:coreProperties>
</file>